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2ECB661F" w:rsidR="001958AD" w:rsidRPr="005A4F63" w:rsidRDefault="004650E8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5A4F63">
        <w:rPr>
          <w:rFonts w:cs="Arial"/>
          <w:bCs/>
          <w:sz w:val="24"/>
          <w:szCs w:val="24"/>
        </w:rPr>
        <w:t>3GPP TSG-CT WG1 Meeting #147</w:t>
      </w:r>
      <w:r w:rsidR="00595B52" w:rsidRPr="005A4F63">
        <w:rPr>
          <w:rFonts w:cs="Arial"/>
          <w:bCs/>
          <w:sz w:val="24"/>
        </w:rPr>
        <w:tab/>
      </w:r>
      <w:r w:rsidR="00F323FA" w:rsidRPr="005A4F63">
        <w:rPr>
          <w:rFonts w:cs="Arial"/>
          <w:bCs/>
          <w:color w:val="000000"/>
          <w:sz w:val="24"/>
        </w:rPr>
        <w:t>C1-24</w:t>
      </w:r>
      <w:r w:rsidR="005A4F63" w:rsidRPr="005A4F63">
        <w:rPr>
          <w:rFonts w:cs="Arial"/>
          <w:bCs/>
          <w:color w:val="000000"/>
          <w:sz w:val="24"/>
        </w:rPr>
        <w:t>0770</w:t>
      </w:r>
    </w:p>
    <w:p w14:paraId="51F76ED1" w14:textId="586C33A2" w:rsidR="00595B52" w:rsidRPr="00894B92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sz w:val="24"/>
        </w:rPr>
      </w:pPr>
      <w:r w:rsidRPr="00894B92">
        <w:rPr>
          <w:rFonts w:cs="Arial"/>
          <w:sz w:val="24"/>
        </w:rPr>
        <w:t>Athens, Greece, 26 February-1 March 2024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891CA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A4F63">
        <w:rPr>
          <w:rFonts w:ascii="Arial" w:hAnsi="Arial" w:cs="Arial"/>
          <w:b/>
          <w:bCs/>
        </w:rPr>
        <w:t>Ericsson</w:t>
      </w:r>
    </w:p>
    <w:p w14:paraId="21C5915E" w14:textId="6D65718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8440C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5A4F63">
        <w:rPr>
          <w:rFonts w:ascii="Arial" w:hAnsi="Arial" w:cs="Arial"/>
          <w:b/>
          <w:bCs/>
        </w:rPr>
        <w:t>MCGWUE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5A8D6E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06A13">
        <w:rPr>
          <w:rFonts w:ascii="Arial" w:hAnsi="Arial"/>
          <w:b/>
        </w:rPr>
        <w:t>18.</w:t>
      </w:r>
      <w:r w:rsidR="00926D0E">
        <w:rPr>
          <w:rFonts w:ascii="Arial" w:hAnsi="Arial"/>
          <w:b/>
        </w:rPr>
        <w:t>3.7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69761E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821F6" w:rsidRPr="00D41FF2">
        <w:rPr>
          <w:sz w:val="24"/>
          <w:szCs w:val="24"/>
        </w:rPr>
        <w:t>CT aspects of Gateway UE function for Mission Critical Communication</w:t>
      </w:r>
    </w:p>
    <w:p w14:paraId="3C946738" w14:textId="044BBDEB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D41FF2" w:rsidRPr="00D41FF2">
        <w:rPr>
          <w:sz w:val="24"/>
          <w:szCs w:val="24"/>
        </w:rPr>
        <w:t>MCGWUE</w:t>
      </w:r>
    </w:p>
    <w:p w14:paraId="2448A9DC" w14:textId="76C43641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80D7B" w:rsidRPr="00D41FF2">
        <w:rPr>
          <w:sz w:val="24"/>
          <w:szCs w:val="24"/>
        </w:rPr>
        <w:t>990011</w:t>
      </w:r>
    </w:p>
    <w:p w14:paraId="12A92096" w14:textId="513A33C5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41FF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3D596E89" w:rsidR="00E72B61" w:rsidRPr="00684CA1" w:rsidRDefault="005B230F" w:rsidP="00B066D2">
            <w:pPr>
              <w:spacing w:after="0"/>
              <w:rPr>
                <w:b/>
                <w:lang w:eastAsia="zh-CN"/>
              </w:rPr>
            </w:pPr>
            <w:r>
              <w:t>MCGWUE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1B490B" w:rsidR="00187B47" w:rsidRPr="00DA709D" w:rsidRDefault="00943A9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BCE129E" w:rsidR="00187B47" w:rsidRPr="00DA709D" w:rsidRDefault="00943A9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700B52" w:rsidR="00E72B61" w:rsidRPr="00684CA1" w:rsidRDefault="00057CC0" w:rsidP="00B066D2">
            <w:pPr>
              <w:spacing w:after="0"/>
            </w:pPr>
            <w:r>
              <w:t>CT#104 (Jun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3DC6F2A" w14:textId="77777777" w:rsidR="00943A9E" w:rsidRDefault="00943A9E" w:rsidP="00943A9E">
            <w:pPr>
              <w:pStyle w:val="Index1"/>
            </w:pPr>
            <w:r>
              <w:t>Mission Critical services (MCPTT, MCVideo, MCData)</w:t>
            </w:r>
          </w:p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053257C" w:rsidR="00E72B61" w:rsidRPr="00684CA1" w:rsidRDefault="00B01458" w:rsidP="00B066D2">
            <w:pPr>
              <w:spacing w:after="0"/>
              <w:rPr>
                <w:lang w:eastAsia="zh-CN"/>
              </w:rPr>
            </w:pPr>
            <w:r>
              <w:t>TS 24.379, TS 24.281, TS 24.282, TS 24.484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FE92AAD" w:rsidR="00E72B61" w:rsidRPr="00684CA1" w:rsidRDefault="00B0145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TBD during meeting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F15EA9B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40F2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C2B94E8" w:rsidR="00E72B61" w:rsidRPr="00684CA1" w:rsidRDefault="00B01458" w:rsidP="00B066D2">
            <w:pPr>
              <w:spacing w:after="0"/>
            </w:pPr>
            <w:r>
              <w:t>TBD during meeting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39ACF02" w:rsidR="00E72B61" w:rsidRPr="00684CA1" w:rsidRDefault="00B01458" w:rsidP="00E72B61">
      <w:pPr>
        <w:rPr>
          <w:lang w:eastAsia="zh-CN"/>
        </w:rPr>
      </w:pPr>
      <w:r>
        <w:rPr>
          <w:lang w:eastAsia="zh-CN"/>
        </w:rPr>
        <w:t>TBD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9167148" w:rsidR="00E72B61" w:rsidRPr="00684CA1" w:rsidRDefault="00B0145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TBD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A13"/>
    <w:rsid w:val="00006EF7"/>
    <w:rsid w:val="000205C5"/>
    <w:rsid w:val="00052BF8"/>
    <w:rsid w:val="00057116"/>
    <w:rsid w:val="00057CC0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0F2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650E8"/>
    <w:rsid w:val="004821F6"/>
    <w:rsid w:val="0048267C"/>
    <w:rsid w:val="004876B9"/>
    <w:rsid w:val="00493A79"/>
    <w:rsid w:val="004A6A60"/>
    <w:rsid w:val="004E3133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F7421"/>
    <w:rsid w:val="00833504"/>
    <w:rsid w:val="008440C2"/>
    <w:rsid w:val="0088222A"/>
    <w:rsid w:val="00894B92"/>
    <w:rsid w:val="008A76FD"/>
    <w:rsid w:val="008C537F"/>
    <w:rsid w:val="008D658B"/>
    <w:rsid w:val="00926D0E"/>
    <w:rsid w:val="0093623F"/>
    <w:rsid w:val="009437A2"/>
    <w:rsid w:val="00943A9E"/>
    <w:rsid w:val="00945471"/>
    <w:rsid w:val="00985B73"/>
    <w:rsid w:val="009A3BC4"/>
    <w:rsid w:val="00A07A42"/>
    <w:rsid w:val="00A10539"/>
    <w:rsid w:val="00A3082C"/>
    <w:rsid w:val="00A36378"/>
    <w:rsid w:val="00A70E1E"/>
    <w:rsid w:val="00B01458"/>
    <w:rsid w:val="00B03C01"/>
    <w:rsid w:val="00B066D2"/>
    <w:rsid w:val="00B078D6"/>
    <w:rsid w:val="00B3015C"/>
    <w:rsid w:val="00B47DAF"/>
    <w:rsid w:val="00BA4095"/>
    <w:rsid w:val="00BA6610"/>
    <w:rsid w:val="00BC642A"/>
    <w:rsid w:val="00C43D1E"/>
    <w:rsid w:val="00C51766"/>
    <w:rsid w:val="00C57C50"/>
    <w:rsid w:val="00C715CA"/>
    <w:rsid w:val="00C83490"/>
    <w:rsid w:val="00C94020"/>
    <w:rsid w:val="00CE1F4D"/>
    <w:rsid w:val="00D41F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323FA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119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 MT1</cp:lastModifiedBy>
  <cp:revision>20</cp:revision>
  <cp:lastPrinted>2009-10-12T14:10:00Z</cp:lastPrinted>
  <dcterms:created xsi:type="dcterms:W3CDTF">2024-02-19T07:40:00Z</dcterms:created>
  <dcterms:modified xsi:type="dcterms:W3CDTF">2024-02-19T12:41:00Z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